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87" w:rsidRDefault="00E01887" w:rsidP="00AE0240">
      <w:pPr>
        <w:snapToGrid w:val="0"/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E01887" w:rsidRDefault="00E01887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01887" w:rsidRDefault="00E01887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E01887" w:rsidRDefault="00E01887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E01887" w:rsidRDefault="00E01887" w:rsidP="00AE0240">
      <w:pPr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25.12.2025 № 116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01887" w:rsidRDefault="00E01887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E01887" w:rsidRDefault="00E01887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E01887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E01887" w:rsidRPr="00B37DB5" w:rsidRDefault="00E01887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1887" w:rsidRPr="00B37DB5" w:rsidRDefault="00E01887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1887" w:rsidRPr="00B37DB5" w:rsidTr="00AE024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01887" w:rsidRPr="00B37DB5" w:rsidTr="00AE0240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AE0240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A1B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01887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E01887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E01887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C27154" w:rsidRDefault="00E01887" w:rsidP="00AE0240">
            <w:pPr>
              <w:pStyle w:val="NormalWeb"/>
              <w:spacing w:before="0" w:beforeAutospacing="0" w:after="0" w:afterAutospacing="0"/>
              <w:contextualSpacing/>
              <w:jc w:val="center"/>
            </w:pPr>
            <w:r w:rsidRPr="00C27154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Default="00E01887" w:rsidP="00AE0240">
            <w:pPr>
              <w:pStyle w:val="NormalWeb"/>
              <w:spacing w:before="0" w:beforeAutospacing="0" w:after="0" w:afterAutospacing="0"/>
              <w:contextualSpacing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E01887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C27154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887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887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887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887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01887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E01887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Default="00E01887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E01887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6137546,60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240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C27154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6137546,60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240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AE0240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C27154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01887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E01887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E01887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68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1887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A1B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A1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595A1B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A1B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A1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595A1B" w:rsidRDefault="00E01887" w:rsidP="00AE0240">
            <w:pPr>
              <w:pStyle w:val="BodyText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595A1B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01887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7" w:rsidRPr="00B37DB5" w:rsidRDefault="00E01887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01887" w:rsidRDefault="00E01887" w:rsidP="00AE024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01887" w:rsidRDefault="00E01887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01887" w:rsidRPr="00AE0240" w:rsidRDefault="00E01887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01887" w:rsidRPr="00AE0240" w:rsidRDefault="00E01887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E01887" w:rsidRPr="00AE0240" w:rsidRDefault="00E01887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E01887" w:rsidRDefault="00E01887" w:rsidP="00D949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AE0240">
        <w:rPr>
          <w:rFonts w:ascii="Times New Roman" w:hAnsi="Times New Roman"/>
          <w:sz w:val="28"/>
          <w:szCs w:val="28"/>
        </w:rPr>
        <w:t xml:space="preserve">             А.В. Тищенко</w:t>
      </w:r>
    </w:p>
    <w:sectPr w:rsidR="00E01887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887" w:rsidRDefault="00E01887" w:rsidP="00FD7872">
      <w:pPr>
        <w:spacing w:after="0" w:line="240" w:lineRule="auto"/>
      </w:pPr>
      <w:r>
        <w:separator/>
      </w:r>
    </w:p>
  </w:endnote>
  <w:endnote w:type="continuationSeparator" w:id="0">
    <w:p w:rsidR="00E01887" w:rsidRDefault="00E01887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887" w:rsidRDefault="00E01887" w:rsidP="00FD7872">
      <w:pPr>
        <w:spacing w:after="0" w:line="240" w:lineRule="auto"/>
      </w:pPr>
      <w:r>
        <w:separator/>
      </w:r>
    </w:p>
  </w:footnote>
  <w:footnote w:type="continuationSeparator" w:id="0">
    <w:p w:rsidR="00E01887" w:rsidRDefault="00E01887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887" w:rsidRDefault="00E0188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1887" w:rsidRDefault="00E01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887" w:rsidRDefault="00E0188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01887" w:rsidRDefault="00E018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1146D0"/>
    <w:rsid w:val="00210505"/>
    <w:rsid w:val="002C5A44"/>
    <w:rsid w:val="0031788D"/>
    <w:rsid w:val="003214FA"/>
    <w:rsid w:val="00350531"/>
    <w:rsid w:val="00357F56"/>
    <w:rsid w:val="003A3CD2"/>
    <w:rsid w:val="003C1E9D"/>
    <w:rsid w:val="003E0C72"/>
    <w:rsid w:val="004261F8"/>
    <w:rsid w:val="00431C0D"/>
    <w:rsid w:val="00431F46"/>
    <w:rsid w:val="0047064D"/>
    <w:rsid w:val="004D7F04"/>
    <w:rsid w:val="004F6CD4"/>
    <w:rsid w:val="00510B87"/>
    <w:rsid w:val="00520413"/>
    <w:rsid w:val="005553ED"/>
    <w:rsid w:val="005740E2"/>
    <w:rsid w:val="00595A1B"/>
    <w:rsid w:val="005B601B"/>
    <w:rsid w:val="005E400B"/>
    <w:rsid w:val="005F4DD4"/>
    <w:rsid w:val="006920C6"/>
    <w:rsid w:val="006A0681"/>
    <w:rsid w:val="006E251F"/>
    <w:rsid w:val="00704CFC"/>
    <w:rsid w:val="0074659D"/>
    <w:rsid w:val="0079113B"/>
    <w:rsid w:val="00796745"/>
    <w:rsid w:val="007A6967"/>
    <w:rsid w:val="007B0850"/>
    <w:rsid w:val="007D059E"/>
    <w:rsid w:val="007F0F79"/>
    <w:rsid w:val="00830CA8"/>
    <w:rsid w:val="008506AC"/>
    <w:rsid w:val="00862946"/>
    <w:rsid w:val="00895FAC"/>
    <w:rsid w:val="00915725"/>
    <w:rsid w:val="00932504"/>
    <w:rsid w:val="00935992"/>
    <w:rsid w:val="009B3A99"/>
    <w:rsid w:val="009E0431"/>
    <w:rsid w:val="009E5370"/>
    <w:rsid w:val="009F77CE"/>
    <w:rsid w:val="00A21DBB"/>
    <w:rsid w:val="00AE0240"/>
    <w:rsid w:val="00AF478C"/>
    <w:rsid w:val="00AF77D3"/>
    <w:rsid w:val="00B17DC9"/>
    <w:rsid w:val="00B33FD1"/>
    <w:rsid w:val="00B37DB5"/>
    <w:rsid w:val="00B62699"/>
    <w:rsid w:val="00B73C9B"/>
    <w:rsid w:val="00BE42BA"/>
    <w:rsid w:val="00C2367A"/>
    <w:rsid w:val="00C27154"/>
    <w:rsid w:val="00C72DAE"/>
    <w:rsid w:val="00CD3CAC"/>
    <w:rsid w:val="00CD6888"/>
    <w:rsid w:val="00CD6D2F"/>
    <w:rsid w:val="00D00EBD"/>
    <w:rsid w:val="00D321C3"/>
    <w:rsid w:val="00D52B85"/>
    <w:rsid w:val="00D949AF"/>
    <w:rsid w:val="00DB6ED7"/>
    <w:rsid w:val="00E01887"/>
    <w:rsid w:val="00E613A5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4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5</Pages>
  <Words>976</Words>
  <Characters>5568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33</cp:revision>
  <cp:lastPrinted>2025-03-11T13:57:00Z</cp:lastPrinted>
  <dcterms:created xsi:type="dcterms:W3CDTF">2019-08-19T13:15:00Z</dcterms:created>
  <dcterms:modified xsi:type="dcterms:W3CDTF">2026-02-09T07:31:00Z</dcterms:modified>
</cp:coreProperties>
</file>